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EBC" w:rsidRDefault="00A44EBC" w:rsidP="00A44E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Richard TOKY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fl.1453)</w:t>
      </w:r>
    </w:p>
    <w:p w:rsidR="00A44EBC" w:rsidRDefault="00A44EBC" w:rsidP="00A44E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Astwood</w:t>
      </w:r>
      <w:proofErr w:type="spellEnd"/>
      <w:r>
        <w:rPr>
          <w:rFonts w:ascii="Times New Roman" w:hAnsi="Times New Roman" w:cs="Times New Roman"/>
          <w:sz w:val="24"/>
          <w:szCs w:val="24"/>
        </w:rPr>
        <w:t>, Buckinghamshire.</w:t>
      </w:r>
    </w:p>
    <w:p w:rsidR="00A44EBC" w:rsidRDefault="00A44EBC" w:rsidP="00A44E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4EBC" w:rsidRDefault="00A44EBC" w:rsidP="00A44E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4EBC" w:rsidRDefault="00A44EBC" w:rsidP="00A44E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Jan.1453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Hygyns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Hilborough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granted a </w:t>
      </w:r>
      <w:proofErr w:type="spellStart"/>
      <w:r>
        <w:rPr>
          <w:rFonts w:ascii="Times New Roman" w:hAnsi="Times New Roman" w:cs="Times New Roman"/>
          <w:sz w:val="24"/>
          <w:szCs w:val="24"/>
        </w:rPr>
        <w:t>messuage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Astwood</w:t>
      </w:r>
      <w:proofErr w:type="spellEnd"/>
    </w:p>
    <w:p w:rsidR="00A44EBC" w:rsidRDefault="00A44EBC" w:rsidP="00A44E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Musard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to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Bradewey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Astwood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Musard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his wife, </w:t>
      </w:r>
    </w:p>
    <w:p w:rsidR="00A44EBC" w:rsidRDefault="00A44EBC" w:rsidP="00A44E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Alice(q.v.).</w:t>
      </w:r>
    </w:p>
    <w:p w:rsidR="00A44EBC" w:rsidRDefault="00A44EBC" w:rsidP="00A44E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http://discovery.nationalarchives.gov.uk/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E326/162)</w:t>
      </w:r>
    </w:p>
    <w:p w:rsidR="00A44EBC" w:rsidRDefault="00A44EBC" w:rsidP="00A44E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4EBC" w:rsidRDefault="00A44EBC" w:rsidP="00A44E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4EBC" w:rsidRDefault="00A44EBC" w:rsidP="00A44E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April 2016</w:t>
      </w:r>
    </w:p>
    <w:p w:rsidR="006B2F86" w:rsidRPr="00E71FC3" w:rsidRDefault="00A44EB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EBC" w:rsidRDefault="00A44EBC" w:rsidP="00E71FC3">
      <w:pPr>
        <w:spacing w:after="0" w:line="240" w:lineRule="auto"/>
      </w:pPr>
      <w:r>
        <w:separator/>
      </w:r>
    </w:p>
  </w:endnote>
  <w:endnote w:type="continuationSeparator" w:id="0">
    <w:p w:rsidR="00A44EBC" w:rsidRDefault="00A44EB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EBC" w:rsidRDefault="00A44EBC" w:rsidP="00E71FC3">
      <w:pPr>
        <w:spacing w:after="0" w:line="240" w:lineRule="auto"/>
      </w:pPr>
      <w:r>
        <w:separator/>
      </w:r>
    </w:p>
  </w:footnote>
  <w:footnote w:type="continuationSeparator" w:id="0">
    <w:p w:rsidR="00A44EBC" w:rsidRDefault="00A44EB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EBC"/>
    <w:rsid w:val="00A44EB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C9B08B-5DFF-4B4A-9E27-6547CE0D7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2016-04-07T21:26:00Z</dcterms:created>
  <dcterms:modified xsi:type="dcterms:W3CDTF">2016-04-07T21:27:00Z</dcterms:modified>
</cp:coreProperties>
</file>